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4EE5" w14:textId="77777777" w:rsidR="00FF15DA" w:rsidRDefault="00FF15DA" w:rsidP="00FF15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WARRE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d.ca.1475)</w:t>
      </w:r>
    </w:p>
    <w:p w14:paraId="566B84C7" w14:textId="77777777" w:rsidR="00FF15DA" w:rsidRDefault="00FF15DA" w:rsidP="00FF15DA">
      <w:pPr>
        <w:pStyle w:val="NoSpacing"/>
        <w:rPr>
          <w:rFonts w:cs="Times New Roman"/>
          <w:szCs w:val="24"/>
        </w:rPr>
      </w:pPr>
    </w:p>
    <w:p w14:paraId="75D19B1C" w14:textId="77777777" w:rsidR="00FF15DA" w:rsidRDefault="00FF15DA" w:rsidP="00FF15DA">
      <w:pPr>
        <w:pStyle w:val="NoSpacing"/>
        <w:rPr>
          <w:rFonts w:cs="Times New Roman"/>
          <w:szCs w:val="24"/>
        </w:rPr>
      </w:pPr>
    </w:p>
    <w:p w14:paraId="053872B1" w14:textId="77777777" w:rsidR="00FF15DA" w:rsidRDefault="00FF15DA" w:rsidP="00FF15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Apr.1475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Somerset and Dorset.</w:t>
      </w:r>
    </w:p>
    <w:p w14:paraId="6194AAF8" w14:textId="77777777" w:rsidR="00FF15DA" w:rsidRDefault="00FF15DA" w:rsidP="00FF15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1471-85 p.98)</w:t>
      </w:r>
    </w:p>
    <w:p w14:paraId="1F6FCE8D" w14:textId="77777777" w:rsidR="00FF15DA" w:rsidRDefault="00FF15DA" w:rsidP="00FF15DA">
      <w:pPr>
        <w:pStyle w:val="NoSpacing"/>
        <w:rPr>
          <w:rFonts w:cs="Times New Roman"/>
          <w:szCs w:val="24"/>
        </w:rPr>
      </w:pPr>
    </w:p>
    <w:p w14:paraId="1F53C4A0" w14:textId="77777777" w:rsidR="00FF15DA" w:rsidRDefault="00FF15DA" w:rsidP="00FF15DA">
      <w:pPr>
        <w:pStyle w:val="NoSpacing"/>
        <w:rPr>
          <w:rFonts w:cs="Times New Roman"/>
          <w:szCs w:val="24"/>
        </w:rPr>
      </w:pPr>
    </w:p>
    <w:p w14:paraId="6BAAF9F3" w14:textId="77777777" w:rsidR="00FF15DA" w:rsidRDefault="00FF15DA" w:rsidP="00FF15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November 2023</w:t>
      </w:r>
    </w:p>
    <w:p w14:paraId="0971571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7C7E0" w14:textId="77777777" w:rsidR="00FF15DA" w:rsidRDefault="00FF15DA" w:rsidP="009139A6">
      <w:r>
        <w:separator/>
      </w:r>
    </w:p>
  </w:endnote>
  <w:endnote w:type="continuationSeparator" w:id="0">
    <w:p w14:paraId="61CC089C" w14:textId="77777777" w:rsidR="00FF15DA" w:rsidRDefault="00FF15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94B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C56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591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6F7E7" w14:textId="77777777" w:rsidR="00FF15DA" w:rsidRDefault="00FF15DA" w:rsidP="009139A6">
      <w:r>
        <w:separator/>
      </w:r>
    </w:p>
  </w:footnote>
  <w:footnote w:type="continuationSeparator" w:id="0">
    <w:p w14:paraId="70B43ABF" w14:textId="77777777" w:rsidR="00FF15DA" w:rsidRDefault="00FF15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032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06B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DDE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5D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F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3C331"/>
  <w15:chartTrackingRefBased/>
  <w15:docId w15:val="{9481F485-EE65-452E-866D-7DC68C561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2023-11-22T19:05:00Z</dcterms:created>
  <dcterms:modified xsi:type="dcterms:W3CDTF">2023-11-22T19:06:00Z</dcterms:modified>
</cp:coreProperties>
</file>